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EBA1C" w14:textId="77777777" w:rsidR="00EA0065" w:rsidRDefault="00EA0065" w:rsidP="00EA006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BUTLER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fl.1434)</w:t>
      </w:r>
    </w:p>
    <w:p w14:paraId="1796A788" w14:textId="77777777" w:rsidR="00EA0065" w:rsidRDefault="00EA0065" w:rsidP="00EA006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Sleap</w:t>
      </w:r>
      <w:proofErr w:type="spellEnd"/>
      <w:r>
        <w:rPr>
          <w:rFonts w:cs="Times New Roman"/>
          <w:szCs w:val="24"/>
        </w:rPr>
        <w:t>, Hertfordshire.</w:t>
      </w:r>
    </w:p>
    <w:p w14:paraId="09A5BA57" w14:textId="77777777" w:rsidR="00EA0065" w:rsidRDefault="00EA0065" w:rsidP="00EA0065">
      <w:pPr>
        <w:pStyle w:val="NoSpacing"/>
        <w:rPr>
          <w:rFonts w:cs="Times New Roman"/>
          <w:szCs w:val="24"/>
        </w:rPr>
      </w:pPr>
    </w:p>
    <w:p w14:paraId="35EA5C58" w14:textId="77777777" w:rsidR="00EA0065" w:rsidRDefault="00EA0065" w:rsidP="00EA0065">
      <w:pPr>
        <w:pStyle w:val="NoSpacing"/>
        <w:rPr>
          <w:rFonts w:cs="Times New Roman"/>
          <w:szCs w:val="24"/>
        </w:rPr>
      </w:pPr>
    </w:p>
    <w:p w14:paraId="7AE57368" w14:textId="77777777" w:rsidR="00EA0065" w:rsidRDefault="00EA0065" w:rsidP="00EA006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Son:   John(q.v.).</w:t>
      </w:r>
    </w:p>
    <w:p w14:paraId="4F895C02" w14:textId="77777777" w:rsidR="00EA0065" w:rsidRDefault="00EA0065" w:rsidP="00EA006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vol.II</w:t>
      </w:r>
      <w:proofErr w:type="spellEnd"/>
      <w:r>
        <w:rPr>
          <w:rFonts w:cs="Times New Roman"/>
          <w:szCs w:val="24"/>
        </w:rPr>
        <w:t xml:space="preserve"> p.46)</w:t>
      </w:r>
    </w:p>
    <w:p w14:paraId="639BA30C" w14:textId="77777777" w:rsidR="00EA0065" w:rsidRDefault="00EA0065" w:rsidP="00EA0065">
      <w:pPr>
        <w:pStyle w:val="NoSpacing"/>
        <w:rPr>
          <w:rFonts w:cs="Times New Roman"/>
          <w:szCs w:val="24"/>
        </w:rPr>
      </w:pPr>
    </w:p>
    <w:p w14:paraId="64CAF9E5" w14:textId="77777777" w:rsidR="00EA0065" w:rsidRDefault="00EA0065" w:rsidP="00EA0065">
      <w:pPr>
        <w:pStyle w:val="NoSpacing"/>
        <w:rPr>
          <w:rFonts w:cs="Times New Roman"/>
          <w:szCs w:val="24"/>
        </w:rPr>
      </w:pPr>
    </w:p>
    <w:p w14:paraId="59E1ADAB" w14:textId="77777777" w:rsidR="00EA0065" w:rsidRDefault="00EA0065" w:rsidP="00EA006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Jan.1434</w:t>
      </w:r>
      <w:r>
        <w:rPr>
          <w:rFonts w:cs="Times New Roman"/>
          <w:szCs w:val="24"/>
        </w:rPr>
        <w:tab/>
        <w:t>He made his Will.   (ibid.)</w:t>
      </w:r>
    </w:p>
    <w:p w14:paraId="41D04D0A" w14:textId="77777777" w:rsidR="00EA0065" w:rsidRDefault="00EA0065" w:rsidP="00EA0065">
      <w:pPr>
        <w:pStyle w:val="NoSpacing"/>
        <w:rPr>
          <w:rFonts w:cs="Times New Roman"/>
          <w:szCs w:val="24"/>
        </w:rPr>
      </w:pPr>
    </w:p>
    <w:p w14:paraId="6F286341" w14:textId="77777777" w:rsidR="00EA0065" w:rsidRDefault="00EA0065" w:rsidP="00EA0065">
      <w:pPr>
        <w:pStyle w:val="NoSpacing"/>
        <w:rPr>
          <w:rFonts w:cs="Times New Roman"/>
          <w:szCs w:val="24"/>
        </w:rPr>
      </w:pPr>
    </w:p>
    <w:p w14:paraId="7B74A0A8" w14:textId="77777777" w:rsidR="00EA0065" w:rsidRDefault="00EA0065" w:rsidP="00EA006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Executor:   John.   (ibid.)</w:t>
      </w:r>
    </w:p>
    <w:p w14:paraId="44444A89" w14:textId="77777777" w:rsidR="00EA0065" w:rsidRDefault="00EA0065" w:rsidP="00EA006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Supervisors:     John </w:t>
      </w:r>
      <w:proofErr w:type="spellStart"/>
      <w:r>
        <w:rPr>
          <w:rFonts w:cs="Times New Roman"/>
          <w:szCs w:val="24"/>
        </w:rPr>
        <w:t>Wrattyng</w:t>
      </w:r>
      <w:proofErr w:type="spellEnd"/>
      <w:r>
        <w:rPr>
          <w:rFonts w:cs="Times New Roman"/>
          <w:szCs w:val="24"/>
        </w:rPr>
        <w:t xml:space="preserve">(q.v.) and the Vicar of </w:t>
      </w:r>
      <w:proofErr w:type="spellStart"/>
      <w:proofErr w:type="gramStart"/>
      <w:r>
        <w:rPr>
          <w:rFonts w:cs="Times New Roman"/>
          <w:szCs w:val="24"/>
        </w:rPr>
        <w:t>St.Peters</w:t>
      </w:r>
      <w:proofErr w:type="spellEnd"/>
      <w:proofErr w:type="gram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St.Albans</w:t>
      </w:r>
      <w:proofErr w:type="spellEnd"/>
      <w:r>
        <w:rPr>
          <w:rFonts w:cs="Times New Roman"/>
          <w:szCs w:val="24"/>
        </w:rPr>
        <w:t>.     (ibid.)</w:t>
      </w:r>
    </w:p>
    <w:p w14:paraId="0AEC4D34" w14:textId="77777777" w:rsidR="00EA0065" w:rsidRDefault="00EA0065" w:rsidP="00EA0065">
      <w:pPr>
        <w:pStyle w:val="NoSpacing"/>
        <w:rPr>
          <w:rFonts w:cs="Times New Roman"/>
          <w:szCs w:val="24"/>
        </w:rPr>
      </w:pPr>
    </w:p>
    <w:p w14:paraId="265A78CB" w14:textId="77777777" w:rsidR="00EA0065" w:rsidRDefault="00EA0065" w:rsidP="00EA0065">
      <w:pPr>
        <w:pStyle w:val="NoSpacing"/>
        <w:rPr>
          <w:rFonts w:cs="Times New Roman"/>
          <w:szCs w:val="24"/>
        </w:rPr>
      </w:pPr>
    </w:p>
    <w:p w14:paraId="77D8C05C" w14:textId="77777777" w:rsidR="00EA0065" w:rsidRDefault="00EA0065" w:rsidP="00EA006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February 2025</w:t>
      </w:r>
    </w:p>
    <w:p w14:paraId="7344172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127B9" w14:textId="77777777" w:rsidR="00EA0065" w:rsidRDefault="00EA0065" w:rsidP="009139A6">
      <w:r>
        <w:separator/>
      </w:r>
    </w:p>
  </w:endnote>
  <w:endnote w:type="continuationSeparator" w:id="0">
    <w:p w14:paraId="531488F6" w14:textId="77777777" w:rsidR="00EA0065" w:rsidRDefault="00EA006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3706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1670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02C9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22EF7" w14:textId="77777777" w:rsidR="00EA0065" w:rsidRDefault="00EA0065" w:rsidP="009139A6">
      <w:r>
        <w:separator/>
      </w:r>
    </w:p>
  </w:footnote>
  <w:footnote w:type="continuationSeparator" w:id="0">
    <w:p w14:paraId="5EA05BFB" w14:textId="77777777" w:rsidR="00EA0065" w:rsidRDefault="00EA006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55C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468F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6312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065"/>
    <w:rsid w:val="000666E0"/>
    <w:rsid w:val="00163462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A0065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FC865"/>
  <w15:chartTrackingRefBased/>
  <w15:docId w15:val="{BB9C49D1-EBDE-4DE2-95C2-2ABAD2D65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2025-02-26T20:59:00Z</dcterms:created>
  <dcterms:modified xsi:type="dcterms:W3CDTF">2025-02-26T21:00:00Z</dcterms:modified>
</cp:coreProperties>
</file>